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50" w:rsidRPr="00A6525E" w:rsidRDefault="000A4850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Приложение А </w:t>
      </w:r>
    </w:p>
    <w:p w:rsidR="000A4850" w:rsidRPr="00A6525E" w:rsidRDefault="000A4850" w:rsidP="00B170E4">
      <w:pPr>
        <w:jc w:val="right"/>
        <w:rPr>
          <w:b/>
          <w:sz w:val="28"/>
          <w:szCs w:val="28"/>
        </w:rPr>
      </w:pPr>
    </w:p>
    <w:p w:rsidR="000A4850" w:rsidRPr="00A6525E" w:rsidRDefault="000A4850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0A4850" w:rsidRPr="00A6525E" w:rsidRDefault="000A4850" w:rsidP="00B170E4">
      <w:pPr>
        <w:jc w:val="right"/>
        <w:rPr>
          <w:b/>
          <w:sz w:val="28"/>
          <w:szCs w:val="28"/>
        </w:rPr>
      </w:pPr>
    </w:p>
    <w:p w:rsidR="000A4850" w:rsidRPr="00A6525E" w:rsidRDefault="000A4850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0A4850" w:rsidRPr="003D0553" w:rsidRDefault="000A4850" w:rsidP="000D2A90">
      <w:pPr>
        <w:jc w:val="center"/>
        <w:rPr>
          <w:sz w:val="28"/>
          <w:szCs w:val="28"/>
        </w:rPr>
      </w:pPr>
    </w:p>
    <w:p w:rsidR="000A4850" w:rsidRPr="003D0553" w:rsidRDefault="000A4850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0A4850" w:rsidRPr="003D0553" w:rsidRDefault="000A4850" w:rsidP="0097760A">
      <w:pPr>
        <w:rPr>
          <w:sz w:val="32"/>
          <w:szCs w:val="32"/>
        </w:rPr>
      </w:pPr>
    </w:p>
    <w:p w:rsidR="000A4850" w:rsidRPr="003D0553" w:rsidRDefault="000A4850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0A4850" w:rsidRPr="003D0553" w:rsidRDefault="000A4850" w:rsidP="00FA7BEC">
      <w:pPr>
        <w:jc w:val="center"/>
        <w:rPr>
          <w:noProof/>
          <w:sz w:val="28"/>
          <w:szCs w:val="28"/>
        </w:rPr>
      </w:pPr>
    </w:p>
    <w:p w:rsidR="000A4850" w:rsidRPr="003D0553" w:rsidRDefault="000A4850" w:rsidP="00FA7BEC">
      <w:pPr>
        <w:jc w:val="center"/>
        <w:rPr>
          <w:noProof/>
          <w:sz w:val="28"/>
          <w:szCs w:val="28"/>
        </w:rPr>
      </w:pPr>
    </w:p>
    <w:p w:rsidR="000A4850" w:rsidRPr="003D0553" w:rsidRDefault="000A4850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0A4850" w:rsidRPr="003D0553" w:rsidRDefault="000A4850">
      <w:pPr>
        <w:jc w:val="center"/>
        <w:rPr>
          <w:sz w:val="28"/>
          <w:szCs w:val="28"/>
        </w:rPr>
      </w:pPr>
    </w:p>
    <w:p w:rsidR="000A4850" w:rsidRPr="003D0553" w:rsidRDefault="000A4850">
      <w:pPr>
        <w:jc w:val="center"/>
      </w:pPr>
      <w:r w:rsidRPr="003D0553">
        <w:t xml:space="preserve">                                                   </w:t>
      </w:r>
    </w:p>
    <w:p w:rsidR="000A4850" w:rsidRPr="003D0553" w:rsidRDefault="000A4850">
      <w:pPr>
        <w:jc w:val="center"/>
      </w:pPr>
      <w:r w:rsidRPr="003D0553">
        <w:t xml:space="preserve">     </w:t>
      </w:r>
    </w:p>
    <w:p w:rsidR="000A4850" w:rsidRPr="003D0553" w:rsidRDefault="000A4850">
      <w:pPr>
        <w:jc w:val="center"/>
      </w:pPr>
      <w:r w:rsidRPr="003D0553">
        <w:t xml:space="preserve">                                                 </w:t>
      </w: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</w:p>
    <w:p w:rsidR="000A4850" w:rsidRPr="003D0553" w:rsidRDefault="000A4850">
      <w:pPr>
        <w:jc w:val="center"/>
      </w:pPr>
      <w:r w:rsidRPr="003D0553">
        <w:t>___________________________________</w:t>
      </w:r>
    </w:p>
    <w:p w:rsidR="000A4850" w:rsidRPr="003D0553" w:rsidRDefault="000A4850">
      <w:pPr>
        <w:jc w:val="center"/>
      </w:pPr>
      <w:r w:rsidRPr="003D0553">
        <w:t>____________________________</w:t>
      </w:r>
    </w:p>
    <w:p w:rsidR="000A4850" w:rsidRPr="003D0553" w:rsidRDefault="000A4850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0A4850" w:rsidRPr="003D0553" w:rsidRDefault="000A4850" w:rsidP="00F64361">
      <w:pPr>
        <w:jc w:val="center"/>
        <w:rPr>
          <w:sz w:val="28"/>
          <w:szCs w:val="28"/>
        </w:rPr>
      </w:pPr>
    </w:p>
    <w:p w:rsidR="000A4850" w:rsidRPr="003D0553" w:rsidRDefault="000A4850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0A4850" w:rsidRPr="003D0553" w:rsidRDefault="000A4850" w:rsidP="00F64361">
      <w:pPr>
        <w:jc w:val="center"/>
        <w:rPr>
          <w:sz w:val="28"/>
          <w:szCs w:val="28"/>
        </w:rPr>
      </w:pPr>
    </w:p>
    <w:p w:rsidR="000A4850" w:rsidRPr="003D0553" w:rsidRDefault="000A4850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0A4850" w:rsidRPr="003D0553" w:rsidRDefault="000A4850" w:rsidP="00F64361"/>
    <w:p w:rsidR="000A4850" w:rsidRPr="003D0553" w:rsidRDefault="000A4850" w:rsidP="00F64361">
      <w:pPr>
        <w:jc w:val="center"/>
        <w:rPr>
          <w:szCs w:val="28"/>
        </w:rPr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</w:p>
    <w:p w:rsidR="000A4850" w:rsidRPr="003D0553" w:rsidRDefault="000A4850" w:rsidP="00045313">
      <w:pPr>
        <w:jc w:val="center"/>
      </w:pPr>
      <w:r w:rsidRPr="003D0553">
        <w:t>Количество листов _____________________</w:t>
      </w:r>
    </w:p>
    <w:p w:rsidR="000A4850" w:rsidRPr="003D0553" w:rsidRDefault="000A4850" w:rsidP="00105BE3">
      <w:pPr>
        <w:pStyle w:val="BodyText3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"/>
      </w:tblGrid>
      <w:tr w:rsidR="000A4850" w:rsidRPr="003D0553">
        <w:trPr>
          <w:trHeight w:val="414"/>
        </w:trPr>
        <w:tc>
          <w:tcPr>
            <w:tcW w:w="1060" w:type="dxa"/>
            <w:vAlign w:val="center"/>
          </w:tcPr>
          <w:p w:rsidR="000A4850" w:rsidRPr="003D0553" w:rsidRDefault="000A4850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0A4850" w:rsidRPr="003D0553" w:rsidRDefault="000A4850" w:rsidP="00105BE3">
      <w:pPr>
        <w:pStyle w:val="BodyText3"/>
        <w:spacing w:after="0"/>
        <w:rPr>
          <w:sz w:val="28"/>
          <w:szCs w:val="28"/>
        </w:rPr>
      </w:pPr>
    </w:p>
    <w:p w:rsidR="000A4850" w:rsidRPr="003D0553" w:rsidRDefault="000A4850" w:rsidP="00105BE3">
      <w:pPr>
        <w:pStyle w:val="BodyText3"/>
      </w:pPr>
    </w:p>
    <w:p w:rsidR="000A4850" w:rsidRPr="003D0553" w:rsidRDefault="000A4850" w:rsidP="00E953C9"/>
    <w:p w:rsidR="000A4850" w:rsidRPr="003D0553" w:rsidRDefault="000A4850" w:rsidP="00E953C9">
      <w:pPr>
        <w:pStyle w:val="BodyText3"/>
      </w:pPr>
    </w:p>
    <w:p w:rsidR="000A4850" w:rsidRPr="003D0553" w:rsidRDefault="000A4850" w:rsidP="00E953C9">
      <w:r w:rsidRPr="003D0553">
        <w:br w:type="page"/>
      </w:r>
    </w:p>
    <w:p w:rsidR="000A4850" w:rsidRPr="003D0553" w:rsidRDefault="000A4850" w:rsidP="00E953C9"/>
    <w:p w:rsidR="000A4850" w:rsidRPr="003D0553" w:rsidRDefault="000A4850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3827"/>
      </w:tblGrid>
      <w:tr w:rsidR="000A4850" w:rsidRPr="003D0553" w:rsidTr="00917935">
        <w:tc>
          <w:tcPr>
            <w:tcW w:w="4252" w:type="dxa"/>
          </w:tcPr>
          <w:p w:rsidR="000A4850" w:rsidRPr="003D0553" w:rsidRDefault="000A4850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0A4850" w:rsidRPr="003D0553" w:rsidRDefault="000A4850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0A4850" w:rsidRPr="003D0553" w:rsidRDefault="000A4850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0A4850" w:rsidRPr="003D0553" w:rsidRDefault="000A4850" w:rsidP="00074270">
            <w:pPr>
              <w:pStyle w:val="Title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0A4850" w:rsidRPr="003D0553" w:rsidRDefault="000A4850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0A4850" w:rsidRPr="003D0553" w:rsidRDefault="000A4850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0A4850" w:rsidRPr="003D0553" w:rsidTr="00917935">
        <w:tc>
          <w:tcPr>
            <w:tcW w:w="4252" w:type="dxa"/>
          </w:tcPr>
          <w:p w:rsidR="000A4850" w:rsidRPr="003D0553" w:rsidRDefault="000A4850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0A4850" w:rsidRPr="003D0553" w:rsidRDefault="000A4850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0A4850" w:rsidRPr="003D0553" w:rsidRDefault="000A4850" w:rsidP="00125D0A">
      <w:pPr>
        <w:ind w:left="2832"/>
      </w:pPr>
      <w:r w:rsidRPr="003D0553">
        <w:t xml:space="preserve"> </w:t>
      </w:r>
    </w:p>
    <w:p w:rsidR="000A4850" w:rsidRPr="003D0553" w:rsidRDefault="000A4850" w:rsidP="00175A8F">
      <w:pPr>
        <w:ind w:left="4253"/>
      </w:pPr>
    </w:p>
    <w:p w:rsidR="000A4850" w:rsidRDefault="000A4850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0A4850" w:rsidRPr="003D0553" w:rsidRDefault="000A4850" w:rsidP="002B481B">
      <w:pPr>
        <w:ind w:firstLine="567"/>
      </w:pPr>
    </w:p>
    <w:p w:rsidR="000A4850" w:rsidRPr="003D0553" w:rsidRDefault="000A4850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5391"/>
      </w:tblGrid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4817AF">
            <w:pPr>
              <w:rPr>
                <w:sz w:val="28"/>
                <w:szCs w:val="28"/>
              </w:rPr>
            </w:pPr>
          </w:p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074270">
            <w:pPr>
              <w:rPr>
                <w:sz w:val="28"/>
                <w:szCs w:val="28"/>
              </w:rPr>
            </w:pPr>
          </w:p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8441B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8441B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8441B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074270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415E4B"/>
        </w:tc>
      </w:tr>
      <w:tr w:rsidR="000A4850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0A4850" w:rsidRPr="003D0553" w:rsidRDefault="000A4850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0A4850" w:rsidRPr="003D0553" w:rsidRDefault="000A4850" w:rsidP="00467234">
            <w:pPr>
              <w:pStyle w:val="BodyText"/>
              <w:spacing w:line="240" w:lineRule="auto"/>
              <w:ind w:right="0"/>
              <w:jc w:val="left"/>
            </w:pPr>
          </w:p>
        </w:tc>
      </w:tr>
    </w:tbl>
    <w:p w:rsidR="000A4850" w:rsidRPr="003D0553" w:rsidRDefault="000A4850" w:rsidP="00E953C9">
      <w:pPr>
        <w:ind w:firstLine="567"/>
        <w:jc w:val="both"/>
      </w:pPr>
    </w:p>
    <w:p w:rsidR="000A4850" w:rsidRDefault="000A4850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0A4850" w:rsidRPr="003D0553" w:rsidRDefault="000A4850" w:rsidP="00917935">
      <w:pPr>
        <w:tabs>
          <w:tab w:val="left" w:pos="284"/>
        </w:tabs>
        <w:ind w:left="284"/>
      </w:pPr>
    </w:p>
    <w:p w:rsidR="000A4850" w:rsidRPr="003D0553" w:rsidRDefault="000A4850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3266"/>
      </w:tblGrid>
      <w:tr w:rsidR="000A4850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A962B9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</w:tcPr>
          <w:p w:rsidR="000A4850" w:rsidRPr="003D0553" w:rsidRDefault="000A4850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0A4850" w:rsidRPr="003D0553" w:rsidRDefault="000A4850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</w:tcPr>
          <w:p w:rsidR="000A4850" w:rsidRPr="003D0553" w:rsidRDefault="000A4850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4817A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</w:tcPr>
          <w:p w:rsidR="000A4850" w:rsidRPr="003D0553" w:rsidRDefault="000A4850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0A4850" w:rsidRPr="003D0553" w:rsidRDefault="000A4850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2E35EC">
            <w:pPr>
              <w:jc w:val="center"/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Масса, кг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0A4850" w:rsidRPr="003D0553" w:rsidRDefault="000A4850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0A4850" w:rsidRPr="003D0553" w:rsidRDefault="000A4850"/>
    <w:p w:rsidR="000A4850" w:rsidRPr="003D0553" w:rsidRDefault="000A4850" w:rsidP="002F79F4">
      <w:pPr>
        <w:ind w:left="284"/>
      </w:pPr>
    </w:p>
    <w:p w:rsidR="000A4850" w:rsidRPr="003D0553" w:rsidRDefault="000A4850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6"/>
        <w:gridCol w:w="3387"/>
        <w:gridCol w:w="2868"/>
      </w:tblGrid>
      <w:tr w:rsidR="000A4850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33512A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F79F4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441B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0A4850" w:rsidRPr="003D0553" w:rsidRDefault="000A4850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0A4850" w:rsidRPr="003D0553" w:rsidRDefault="000A4850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0A4850" w:rsidRPr="003D0553" w:rsidRDefault="000A4850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B65D8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50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0A4850" w:rsidRPr="003D0553" w:rsidRDefault="000A4850" w:rsidP="00D6159F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0A4850" w:rsidRPr="003D0553" w:rsidRDefault="000A4850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4850" w:rsidRPr="003D0553" w:rsidRDefault="000A4850" w:rsidP="00AE4326">
      <w:pPr>
        <w:ind w:left="284"/>
      </w:pPr>
      <w:r w:rsidRPr="003D0553">
        <w:t xml:space="preserve">  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2835"/>
      </w:tblGrid>
      <w:tr w:rsidR="000A4850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0A4850" w:rsidRPr="00B63FE2" w:rsidRDefault="000A4850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0A4850" w:rsidRPr="00B63FE2" w:rsidRDefault="000A4850" w:rsidP="00B63FE2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A4850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0A4850" w:rsidRPr="003D0553" w:rsidRDefault="000A4850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0A4850" w:rsidRPr="003D0553" w:rsidRDefault="000A4850" w:rsidP="0058465F"/>
        </w:tc>
      </w:tr>
      <w:tr w:rsidR="000A4850" w:rsidRPr="003D0553" w:rsidTr="00B63FE2">
        <w:tc>
          <w:tcPr>
            <w:tcW w:w="6061" w:type="dxa"/>
          </w:tcPr>
          <w:p w:rsidR="000A4850" w:rsidRPr="003D0553" w:rsidRDefault="000A4850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0A4850" w:rsidRPr="003D0553" w:rsidRDefault="000A4850" w:rsidP="0058465F"/>
        </w:tc>
      </w:tr>
      <w:tr w:rsidR="000A4850" w:rsidRPr="003D0553" w:rsidTr="00B63FE2">
        <w:tc>
          <w:tcPr>
            <w:tcW w:w="6061" w:type="dxa"/>
          </w:tcPr>
          <w:p w:rsidR="000A4850" w:rsidRPr="003D0553" w:rsidRDefault="000A4850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0A4850" w:rsidRPr="003D0553" w:rsidRDefault="000A4850" w:rsidP="0058465F"/>
        </w:tc>
      </w:tr>
      <w:tr w:rsidR="000A4850" w:rsidRPr="003D0553" w:rsidTr="00B63FE2">
        <w:tc>
          <w:tcPr>
            <w:tcW w:w="6061" w:type="dxa"/>
          </w:tcPr>
          <w:p w:rsidR="000A4850" w:rsidRPr="003D0553" w:rsidRDefault="000A4850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0A4850" w:rsidRPr="003D0553" w:rsidRDefault="000A4850" w:rsidP="0058465F"/>
        </w:tc>
      </w:tr>
    </w:tbl>
    <w:p w:rsidR="000A4850" w:rsidRPr="003D0553" w:rsidRDefault="000A4850" w:rsidP="00E6007A">
      <w:pPr>
        <w:ind w:left="426" w:hanging="425"/>
      </w:pPr>
    </w:p>
    <w:p w:rsidR="000A4850" w:rsidRPr="003D0553" w:rsidRDefault="000A4850" w:rsidP="00E6007A">
      <w:pPr>
        <w:ind w:left="426" w:hanging="425"/>
        <w:rPr>
          <w:sz w:val="16"/>
          <w:szCs w:val="16"/>
        </w:rPr>
      </w:pPr>
    </w:p>
    <w:p w:rsidR="000A4850" w:rsidRPr="003D0553" w:rsidRDefault="000A4850" w:rsidP="00E6007A">
      <w:pPr>
        <w:ind w:left="426" w:hanging="425"/>
      </w:pPr>
    </w:p>
    <w:p w:rsidR="000A4850" w:rsidRPr="003D0553" w:rsidRDefault="000A4850" w:rsidP="00D350ED">
      <w:pPr>
        <w:rPr>
          <w:sz w:val="28"/>
        </w:rPr>
      </w:pPr>
    </w:p>
    <w:p w:rsidR="000A4850" w:rsidRPr="003D0553" w:rsidRDefault="000A4850" w:rsidP="00D350ED">
      <w:pPr>
        <w:rPr>
          <w:sz w:val="28"/>
        </w:rPr>
        <w:sectPr w:rsidR="000A4850" w:rsidRPr="003D0553" w:rsidSect="001A0CB3">
          <w:headerReference w:type="default" r:id="rId7"/>
          <w:footerReference w:type="default" r:id="rId8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0A4850" w:rsidRDefault="000A4850">
      <w:pPr>
        <w:pStyle w:val="Heading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t>3. СВЕДЕНИЯ О МАТЕРИАЛАХ ОСНОВНЫХ ДЕТАЛЕЙ</w:t>
      </w:r>
    </w:p>
    <w:p w:rsidR="000A4850" w:rsidRPr="003D0553" w:rsidRDefault="000A4850" w:rsidP="00D4303F"/>
    <w:p w:rsidR="000A4850" w:rsidRPr="003D0553" w:rsidRDefault="000A4850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A4850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имен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обознач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 д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ли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0A4850" w:rsidRPr="003D0553" w:rsidRDefault="000A4850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0A4850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0A4850" w:rsidRPr="003D0553" w:rsidRDefault="000A4850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0A4850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  <w:bookmarkStart w:id="0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0"/>
      <w:tr w:rsidR="000A4850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0A4850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0A4850" w:rsidRPr="003D0553" w:rsidRDefault="000A4850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173CB7">
            <w:pPr>
              <w:pStyle w:val="Heading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0A4850" w:rsidRPr="003D0553" w:rsidRDefault="000A4850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173CB7">
            <w:pPr>
              <w:jc w:val="center"/>
              <w:rPr>
                <w:sz w:val="20"/>
              </w:rPr>
            </w:pPr>
          </w:p>
        </w:tc>
      </w:tr>
    </w:tbl>
    <w:p w:rsidR="000A4850" w:rsidRPr="003D0553" w:rsidRDefault="000A4850" w:rsidP="00443EDE">
      <w:pPr>
        <w:rPr>
          <w:bCs/>
          <w:sz w:val="10"/>
          <w:szCs w:val="10"/>
        </w:rPr>
      </w:pPr>
    </w:p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/>
    <w:p w:rsidR="000A4850" w:rsidRPr="003D0553" w:rsidRDefault="000A4850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0A4850" w:rsidRPr="003D0553" w:rsidRDefault="000A4850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0A4850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0A4850" w:rsidRPr="003D0553" w:rsidRDefault="000A4850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им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в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ние и об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зн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ч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ние 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A4850" w:rsidRPr="003D0553" w:rsidRDefault="000A4850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ри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0A4850" w:rsidRPr="003D0553" w:rsidRDefault="000A4850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</w:t>
            </w:r>
            <w:r w:rsidRPr="003D0553">
              <w:rPr>
                <w:bCs/>
                <w:sz w:val="22"/>
              </w:rPr>
              <w:t>и</w:t>
            </w:r>
            <w:r w:rsidRPr="003D0553">
              <w:rPr>
                <w:bCs/>
                <w:sz w:val="22"/>
              </w:rPr>
              <w:t>ката, (пр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токол исп</w:t>
            </w:r>
            <w:r w:rsidRPr="003D0553">
              <w:rPr>
                <w:bCs/>
                <w:sz w:val="22"/>
              </w:rPr>
              <w:t>ы</w:t>
            </w:r>
            <w:r w:rsidRPr="003D0553">
              <w:rPr>
                <w:bCs/>
                <w:sz w:val="22"/>
              </w:rPr>
              <w:t>таний при по</w:t>
            </w:r>
            <w:r w:rsidRPr="003D0553">
              <w:rPr>
                <w:bCs/>
                <w:sz w:val="22"/>
              </w:rPr>
              <w:t>д</w:t>
            </w:r>
            <w:r w:rsidRPr="003D0553">
              <w:rPr>
                <w:bCs/>
                <w:sz w:val="22"/>
              </w:rPr>
              <w:t>тве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жд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нии)</w:t>
            </w:r>
          </w:p>
        </w:tc>
        <w:tc>
          <w:tcPr>
            <w:tcW w:w="425" w:type="dxa"/>
            <w:vMerge w:val="restart"/>
            <w:textDirection w:val="btLr"/>
          </w:tcPr>
          <w:p w:rsidR="000A4850" w:rsidRPr="003D0553" w:rsidRDefault="000A4850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обр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ботки (по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тифик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ту или ТД з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вода)</w:t>
            </w:r>
          </w:p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0A4850" w:rsidRPr="003D0553" w:rsidRDefault="000A4850" w:rsidP="006123A1">
            <w:pPr>
              <w:pStyle w:val="Heading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0A4850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0A4850" w:rsidRPr="003D0553" w:rsidRDefault="000A4850" w:rsidP="006123A1"/>
        </w:tc>
        <w:tc>
          <w:tcPr>
            <w:tcW w:w="709" w:type="dxa"/>
            <w:vMerge/>
          </w:tcPr>
          <w:p w:rsidR="000A4850" w:rsidRPr="003D0553" w:rsidRDefault="000A4850" w:rsidP="006123A1"/>
        </w:tc>
        <w:tc>
          <w:tcPr>
            <w:tcW w:w="851" w:type="dxa"/>
            <w:vMerge/>
          </w:tcPr>
          <w:p w:rsidR="000A4850" w:rsidRPr="003D0553" w:rsidRDefault="000A4850" w:rsidP="006123A1"/>
        </w:tc>
        <w:tc>
          <w:tcPr>
            <w:tcW w:w="425" w:type="dxa"/>
            <w:vMerge/>
          </w:tcPr>
          <w:p w:rsidR="000A4850" w:rsidRPr="003D0553" w:rsidRDefault="000A4850" w:rsidP="006123A1"/>
        </w:tc>
        <w:tc>
          <w:tcPr>
            <w:tcW w:w="850" w:type="dxa"/>
            <w:vMerge/>
          </w:tcPr>
          <w:p w:rsidR="000A4850" w:rsidRPr="003D0553" w:rsidRDefault="000A4850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прочно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т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нение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вязкость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0A4850" w:rsidRPr="003D0553" w:rsidRDefault="000A4850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</w:t>
            </w:r>
            <w:r w:rsidRPr="003D0553">
              <w:rPr>
                <w:sz w:val="20"/>
              </w:rPr>
              <w:t>р</w:t>
            </w:r>
            <w:r w:rsidRPr="003D0553">
              <w:rPr>
                <w:sz w:val="20"/>
              </w:rPr>
              <w:t>дость, НВ</w:t>
            </w:r>
          </w:p>
        </w:tc>
      </w:tr>
      <w:tr w:rsidR="000A4850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</w:t>
            </w:r>
            <w:r w:rsidRPr="003D0553">
              <w:rPr>
                <w:sz w:val="18"/>
              </w:rPr>
              <w:t>е</w:t>
            </w:r>
            <w:r w:rsidRPr="003D0553">
              <w:rPr>
                <w:sz w:val="18"/>
              </w:rPr>
              <w:t>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 xml:space="preserve">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0A4850" w:rsidRPr="003D0553" w:rsidRDefault="000A4850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0A4850" w:rsidRPr="003D0553" w:rsidRDefault="000A4850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</w:tr>
      <w:tr w:rsidR="000A4850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0A4850" w:rsidRPr="003D0553" w:rsidRDefault="000A4850" w:rsidP="006123A1">
      <w:pPr>
        <w:pStyle w:val="Caption"/>
        <w:ind w:left="-426"/>
        <w:rPr>
          <w:b w:val="0"/>
          <w:sz w:val="16"/>
          <w:szCs w:val="16"/>
        </w:rPr>
      </w:pPr>
    </w:p>
    <w:p w:rsidR="000A4850" w:rsidRPr="003D0553" w:rsidRDefault="000A4850" w:rsidP="0039459C">
      <w:pPr>
        <w:pStyle w:val="Caption"/>
        <w:ind w:left="-426"/>
        <w:rPr>
          <w:b w:val="0"/>
          <w:bCs/>
          <w:sz w:val="8"/>
          <w:szCs w:val="8"/>
        </w:rPr>
      </w:pPr>
    </w:p>
    <w:p w:rsidR="000A4850" w:rsidRPr="003D0553" w:rsidRDefault="000A4850" w:rsidP="00ED4663">
      <w:pPr>
        <w:rPr>
          <w:sz w:val="8"/>
          <w:szCs w:val="8"/>
        </w:rPr>
      </w:pPr>
    </w:p>
    <w:p w:rsidR="000A4850" w:rsidRPr="003D0553" w:rsidRDefault="000A4850" w:rsidP="00073954">
      <w:pPr>
        <w:jc w:val="both"/>
        <w:rPr>
          <w:sz w:val="16"/>
          <w:szCs w:val="16"/>
        </w:rPr>
      </w:pPr>
    </w:p>
    <w:p w:rsidR="000A4850" w:rsidRPr="003D0553" w:rsidRDefault="000A4850" w:rsidP="00FF68B9">
      <w:pPr>
        <w:framePr w:w="14152" w:wrap="auto" w:hAnchor="text" w:x="1418"/>
        <w:jc w:val="both"/>
        <w:rPr>
          <w:bCs/>
        </w:rPr>
        <w:sectPr w:rsidR="000A4850" w:rsidRPr="003D0553" w:rsidSect="00C522E3">
          <w:headerReference w:type="default" r:id="rId9"/>
          <w:footerReference w:type="default" r:id="rId10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0A4850" w:rsidRPr="003D0553" w:rsidRDefault="000A4850" w:rsidP="00173CB7">
      <w:pPr>
        <w:ind w:left="426"/>
        <w:jc w:val="both"/>
        <w:rPr>
          <w:bCs/>
        </w:rPr>
      </w:pPr>
    </w:p>
    <w:p w:rsidR="000A4850" w:rsidRPr="003D0553" w:rsidRDefault="000A4850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0A4850" w:rsidRPr="003D0553" w:rsidRDefault="000A4850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0A4850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0A4850" w:rsidRPr="003D0553" w:rsidRDefault="000A4850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A4850" w:rsidRPr="003D0553" w:rsidRDefault="000A4850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0A4850" w:rsidRPr="003D0553" w:rsidRDefault="000A4850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</w:t>
            </w:r>
            <w:r w:rsidRPr="003D0553">
              <w:rPr>
                <w:sz w:val="20"/>
                <w:szCs w:val="20"/>
              </w:rPr>
              <w:t>к</w:t>
            </w:r>
            <w:r w:rsidRPr="003D0553">
              <w:rPr>
                <w:sz w:val="20"/>
                <w:szCs w:val="20"/>
              </w:rPr>
              <w:t>р</w:t>
            </w:r>
            <w:r w:rsidRPr="003D0553">
              <w:rPr>
                <w:sz w:val="20"/>
                <w:szCs w:val="20"/>
              </w:rPr>
              <w:t>о</w:t>
            </w:r>
            <w:r w:rsidRPr="003D0553">
              <w:rPr>
                <w:sz w:val="20"/>
                <w:szCs w:val="20"/>
              </w:rPr>
              <w:t>структ</w:t>
            </w:r>
            <w:r w:rsidRPr="003D0553">
              <w:rPr>
                <w:sz w:val="20"/>
                <w:szCs w:val="20"/>
              </w:rPr>
              <w:t>у</w:t>
            </w:r>
            <w:r w:rsidRPr="003D0553">
              <w:rPr>
                <w:sz w:val="20"/>
                <w:szCs w:val="20"/>
              </w:rPr>
              <w:t>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ление (по</w:t>
            </w:r>
            <w:r w:rsidRPr="003D0553">
              <w:rPr>
                <w:sz w:val="18"/>
                <w:szCs w:val="18"/>
              </w:rPr>
              <w:t>д</w:t>
            </w:r>
            <w:r w:rsidRPr="003D0553">
              <w:rPr>
                <w:sz w:val="18"/>
                <w:szCs w:val="18"/>
              </w:rPr>
              <w:t>тве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ждение) критич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ской темпер</w:t>
            </w:r>
            <w:r w:rsidRPr="003D0553">
              <w:rPr>
                <w:sz w:val="18"/>
                <w:szCs w:val="18"/>
              </w:rPr>
              <w:t>а</w:t>
            </w:r>
            <w:r w:rsidRPr="003D0553">
              <w:rPr>
                <w:sz w:val="18"/>
                <w:szCs w:val="18"/>
              </w:rPr>
              <w:t>туры хрупк</w:t>
            </w:r>
            <w:r w:rsidRPr="003D0553">
              <w:rPr>
                <w:sz w:val="18"/>
                <w:szCs w:val="18"/>
              </w:rPr>
              <w:t>о</w:t>
            </w:r>
            <w:r w:rsidRPr="003D0553">
              <w:rPr>
                <w:sz w:val="18"/>
                <w:szCs w:val="18"/>
              </w:rPr>
              <w:t>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0A4850" w:rsidRPr="003D0553" w:rsidRDefault="000A4850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0A4850" w:rsidRPr="003D0553" w:rsidRDefault="000A4850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ферритной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4850" w:rsidRPr="003D0553" w:rsidRDefault="000A4850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0A4850" w:rsidRPr="003D0553" w:rsidRDefault="000A4850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A4850" w:rsidRPr="003D0553" w:rsidRDefault="000A4850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0A4850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A87C30">
            <w:pPr>
              <w:pStyle w:val="BodyTextIndent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0A4850" w:rsidRPr="003D0553" w:rsidRDefault="000A4850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0A4850" w:rsidRPr="003D0553" w:rsidRDefault="000A4850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0A4850" w:rsidRPr="003D0553" w:rsidRDefault="000A4850" w:rsidP="00904411">
            <w:pPr>
              <w:pStyle w:val="BodyText2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</w:tr>
      <w:tr w:rsidR="000A4850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0A4850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0A4850" w:rsidRPr="003D0553" w:rsidRDefault="000A4850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0A4850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6123A1">
            <w:pPr>
              <w:jc w:val="center"/>
            </w:pPr>
          </w:p>
        </w:tc>
      </w:tr>
      <w:tr w:rsidR="000A4850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0A4850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0A4850" w:rsidRPr="003D0553" w:rsidRDefault="000A4850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4850" w:rsidRPr="003D0553" w:rsidRDefault="000A4850" w:rsidP="00980CE6">
            <w:pPr>
              <w:pStyle w:val="Heading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0A4850" w:rsidRPr="003D0553" w:rsidRDefault="000A4850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0A4850" w:rsidRPr="003D0553" w:rsidRDefault="000A4850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0A4850" w:rsidRPr="003D0553" w:rsidRDefault="000A4850"/>
    <w:p w:rsidR="000A4850" w:rsidRPr="003D0553" w:rsidRDefault="000A4850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0A4850" w:rsidRPr="003D0553" w:rsidRDefault="000A4850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0A4850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0A4850" w:rsidRPr="003D0553" w:rsidRDefault="000A4850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0A4850" w:rsidRPr="003D0553" w:rsidRDefault="000A4850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0A4850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температуре.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0A4850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0A4850" w:rsidRPr="003D0553" w:rsidRDefault="000A4850" w:rsidP="00C522E3">
            <w:pPr>
              <w:ind w:left="284"/>
              <w:jc w:val="center"/>
            </w:pPr>
          </w:p>
        </w:tc>
      </w:tr>
      <w:tr w:rsidR="000A4850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0A4850" w:rsidRPr="003D0553" w:rsidRDefault="000A4850" w:rsidP="00C522E3">
            <w:pPr>
              <w:ind w:left="284"/>
              <w:jc w:val="center"/>
            </w:pPr>
          </w:p>
        </w:tc>
      </w:tr>
      <w:tr w:rsidR="000A4850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0A4850" w:rsidRPr="003D0553" w:rsidRDefault="000A4850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0A4850" w:rsidRPr="003D0553" w:rsidRDefault="000A4850" w:rsidP="00370B6D">
      <w:pPr>
        <w:pStyle w:val="Caption"/>
        <w:rPr>
          <w:b w:val="0"/>
          <w:bCs/>
          <w:sz w:val="16"/>
          <w:szCs w:val="16"/>
        </w:rPr>
      </w:pPr>
    </w:p>
    <w:p w:rsidR="000A4850" w:rsidRPr="003D0553" w:rsidRDefault="000A4850" w:rsidP="00173CB7">
      <w:pPr>
        <w:ind w:left="284"/>
      </w:pPr>
    </w:p>
    <w:p w:rsidR="000A4850" w:rsidRPr="003D0553" w:rsidRDefault="000A4850" w:rsidP="00173CB7">
      <w:pPr>
        <w:ind w:left="284"/>
      </w:pPr>
    </w:p>
    <w:p w:rsidR="000A4850" w:rsidRPr="003D0553" w:rsidRDefault="000A4850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0A4850" w:rsidRPr="003D0553" w:rsidSect="00C522E3">
          <w:headerReference w:type="default" r:id="rId11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0A4850" w:rsidRDefault="000A4850">
      <w:pPr>
        <w:spacing w:line="360" w:lineRule="auto"/>
        <w:ind w:left="567"/>
        <w:jc w:val="center"/>
      </w:pPr>
      <w:r w:rsidRPr="003D0553">
        <w:rPr>
          <w:szCs w:val="28"/>
        </w:rPr>
        <w:t>4.</w:t>
      </w:r>
      <w:r w:rsidRPr="003D0553">
        <w:t xml:space="preserve"> РЕЗУЛЬТАТЫ ПРИЕМО-СДАТОЧНЫХ ИСПЫТАНИЙ</w:t>
      </w:r>
    </w:p>
    <w:p w:rsidR="000A4850" w:rsidRPr="003D0553" w:rsidRDefault="000A4850" w:rsidP="00405ABE">
      <w:pPr>
        <w:ind w:left="567"/>
      </w:pPr>
    </w:p>
    <w:p w:rsidR="000A4850" w:rsidRPr="003D0553" w:rsidRDefault="000A4850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0A4850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0A4850" w:rsidRPr="003D0553" w:rsidRDefault="000A4850" w:rsidP="003E26B4"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0A4850" w:rsidRPr="003D0553" w:rsidRDefault="000A4850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0A4850" w:rsidRPr="003D0553" w:rsidRDefault="000A4850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0A4850" w:rsidRPr="003D0553" w:rsidRDefault="000A4850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0A4850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A4850" w:rsidRPr="003D0553" w:rsidRDefault="000A4850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</w:tr>
      <w:tr w:rsidR="000A4850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967F9B">
            <w:pPr>
              <w:jc w:val="center"/>
            </w:pPr>
          </w:p>
        </w:tc>
      </w:tr>
      <w:tr w:rsidR="000A4850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A4850" w:rsidRPr="003D0553" w:rsidRDefault="000A4850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риала основных деталей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0A4850" w:rsidRPr="003D0553" w:rsidRDefault="000A4850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A4850" w:rsidRPr="003D0553" w:rsidRDefault="000A4850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0A4850" w:rsidRPr="003D0553" w:rsidRDefault="000A4850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0A4850" w:rsidRPr="003D0553" w:rsidRDefault="000A4850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0A4850" w:rsidRPr="003D0553" w:rsidRDefault="000A4850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0A4850" w:rsidRPr="003D0553" w:rsidRDefault="000A4850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0A4850" w:rsidRPr="003D0553" w:rsidRDefault="000A4850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A4850" w:rsidRPr="003D0553" w:rsidRDefault="000A4850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0A4850" w:rsidRPr="003D0553" w:rsidRDefault="000A4850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A4850" w:rsidRPr="003D0553" w:rsidRDefault="000A4850" w:rsidP="000067D7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0A4850" w:rsidRPr="003D0553" w:rsidRDefault="000A4850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0A4850" w:rsidRPr="003D0553" w:rsidRDefault="000A4850" w:rsidP="00967F9B"/>
        </w:tc>
        <w:tc>
          <w:tcPr>
            <w:tcW w:w="992" w:type="dxa"/>
            <w:vMerge w:val="restart"/>
            <w:vAlign w:val="center"/>
          </w:tcPr>
          <w:p w:rsidR="000A4850" w:rsidRPr="003D0553" w:rsidRDefault="000A4850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0A4850" w:rsidRPr="003D0553" w:rsidRDefault="000A4850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A4850" w:rsidRPr="003D0553" w:rsidRDefault="000A4850" w:rsidP="00C8269F">
            <w:pPr>
              <w:ind w:left="113" w:right="113"/>
              <w:jc w:val="center"/>
            </w:pPr>
          </w:p>
        </w:tc>
      </w:tr>
      <w:tr w:rsidR="000A4850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0A4850" w:rsidRPr="003D0553" w:rsidRDefault="000A4850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A4850" w:rsidRPr="003D0553" w:rsidRDefault="000A4850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0A4850" w:rsidRPr="003D0553" w:rsidRDefault="000A4850" w:rsidP="00967F9B"/>
        </w:tc>
        <w:tc>
          <w:tcPr>
            <w:tcW w:w="992" w:type="dxa"/>
            <w:vMerge/>
            <w:vAlign w:val="center"/>
          </w:tcPr>
          <w:p w:rsidR="000A4850" w:rsidRPr="003D0553" w:rsidRDefault="000A4850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0A4850" w:rsidRPr="003D0553" w:rsidRDefault="000A4850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0A4850" w:rsidRPr="003D0553" w:rsidRDefault="000A4850" w:rsidP="00967F9B">
            <w:pPr>
              <w:jc w:val="center"/>
            </w:pPr>
          </w:p>
        </w:tc>
      </w:tr>
    </w:tbl>
    <w:p w:rsidR="000A4850" w:rsidRPr="003D0553" w:rsidRDefault="000A4850" w:rsidP="00953B95">
      <w:pPr>
        <w:ind w:firstLine="624"/>
      </w:pPr>
    </w:p>
    <w:p w:rsidR="000A4850" w:rsidRPr="003D0553" w:rsidRDefault="000A4850" w:rsidP="00953B95">
      <w:pPr>
        <w:ind w:firstLine="624"/>
      </w:pPr>
    </w:p>
    <w:p w:rsidR="000A4850" w:rsidRPr="003D0553" w:rsidRDefault="000A4850" w:rsidP="00953B95">
      <w:pPr>
        <w:ind w:firstLine="624"/>
      </w:pPr>
    </w:p>
    <w:p w:rsidR="000A4850" w:rsidRDefault="000A4850">
      <w:pPr>
        <w:ind w:firstLine="624"/>
        <w:jc w:val="center"/>
      </w:pPr>
      <w:r w:rsidRPr="003D0553">
        <w:t>5. КОМПЛЕКТНОСТЬ</w:t>
      </w:r>
    </w:p>
    <w:p w:rsidR="000A4850" w:rsidRPr="003D0553" w:rsidRDefault="000A4850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0A4850" w:rsidRPr="003D0553" w:rsidRDefault="000A4850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0A4850" w:rsidRPr="003D0553" w:rsidRDefault="000A4850" w:rsidP="00ED111D">
      <w:pPr>
        <w:ind w:firstLine="624"/>
      </w:pPr>
    </w:p>
    <w:p w:rsidR="000A4850" w:rsidRDefault="000A4850">
      <w:pPr>
        <w:ind w:firstLine="624"/>
        <w:jc w:val="center"/>
      </w:pPr>
      <w:r w:rsidRPr="003D0553">
        <w:t>6. ГАРАНТИИ ИЗГОТОВИТЕЛЯ (ПОСТАВЩИКА)</w:t>
      </w:r>
    </w:p>
    <w:p w:rsidR="000A4850" w:rsidRPr="003D0553" w:rsidRDefault="000A4850" w:rsidP="00ED111D">
      <w:pPr>
        <w:ind w:firstLine="624"/>
        <w:rPr>
          <w:bCs/>
        </w:rPr>
      </w:pPr>
    </w:p>
    <w:p w:rsidR="000A4850" w:rsidRPr="003D0553" w:rsidRDefault="000A4850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0A4850" w:rsidRPr="003D0553" w:rsidRDefault="000A4850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0A4850" w:rsidRPr="003D0553" w:rsidRDefault="000A4850" w:rsidP="00ED111D">
      <w:pPr>
        <w:pStyle w:val="BodyTextIndent2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0A4850" w:rsidRPr="003D0553" w:rsidRDefault="000A4850" w:rsidP="00ED111D">
      <w:pPr>
        <w:spacing w:line="360" w:lineRule="auto"/>
        <w:jc w:val="center"/>
      </w:pPr>
    </w:p>
    <w:p w:rsidR="000A4850" w:rsidRPr="003D0553" w:rsidRDefault="000A4850" w:rsidP="00ED111D">
      <w:pPr>
        <w:spacing w:line="360" w:lineRule="auto"/>
        <w:jc w:val="center"/>
      </w:pPr>
    </w:p>
    <w:p w:rsidR="000A4850" w:rsidRPr="003D0553" w:rsidRDefault="000A4850" w:rsidP="00ED111D">
      <w:pPr>
        <w:spacing w:line="360" w:lineRule="auto"/>
        <w:jc w:val="center"/>
      </w:pPr>
    </w:p>
    <w:p w:rsidR="000A4850" w:rsidRDefault="000A4850">
      <w:pPr>
        <w:ind w:firstLine="624"/>
        <w:jc w:val="center"/>
      </w:pPr>
      <w:r w:rsidRPr="003D0553">
        <w:t>7. КОНСЕРВАЦИЯ</w:t>
      </w:r>
    </w:p>
    <w:p w:rsidR="000A4850" w:rsidRPr="003D0553" w:rsidRDefault="000A4850" w:rsidP="007B72A0">
      <w:pPr>
        <w:ind w:firstLine="624"/>
      </w:pPr>
    </w:p>
    <w:p w:rsidR="000A4850" w:rsidRPr="003D0553" w:rsidRDefault="000A4850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551"/>
        <w:gridCol w:w="1985"/>
        <w:gridCol w:w="2126"/>
      </w:tblGrid>
      <w:tr w:rsidR="000A4850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Срок действия,</w:t>
            </w:r>
          </w:p>
          <w:p w:rsidR="000A4850" w:rsidRPr="003D0553" w:rsidRDefault="000A4850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  <w:r w:rsidRPr="003D0553">
              <w:t>Должность,</w:t>
            </w:r>
          </w:p>
          <w:p w:rsidR="000A4850" w:rsidRPr="003D0553" w:rsidRDefault="000A4850" w:rsidP="00B63FE2">
            <w:pPr>
              <w:jc w:val="center"/>
            </w:pPr>
            <w:r w:rsidRPr="003D0553">
              <w:t>фамилия,</w:t>
            </w:r>
          </w:p>
          <w:p w:rsidR="000A4850" w:rsidRPr="003D0553" w:rsidRDefault="000A4850" w:rsidP="00B63FE2">
            <w:pPr>
              <w:jc w:val="center"/>
            </w:pPr>
            <w:r w:rsidRPr="003D0553">
              <w:t>подпись</w:t>
            </w:r>
          </w:p>
        </w:tc>
      </w:tr>
      <w:tr w:rsidR="000A4850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0A4850" w:rsidRPr="003D0553" w:rsidRDefault="000A4850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0A4850" w:rsidRPr="00B63FE2" w:rsidRDefault="000A4850" w:rsidP="007B72A0">
            <w:pPr>
              <w:rPr>
                <w:sz w:val="20"/>
                <w:szCs w:val="20"/>
              </w:rPr>
            </w:pPr>
          </w:p>
        </w:tc>
      </w:tr>
      <w:tr w:rsidR="000A4850" w:rsidRPr="003D0553" w:rsidTr="00B63FE2">
        <w:tc>
          <w:tcPr>
            <w:tcW w:w="1276" w:type="dxa"/>
          </w:tcPr>
          <w:p w:rsidR="000A4850" w:rsidRPr="003D0553" w:rsidRDefault="000A4850" w:rsidP="007B72A0"/>
        </w:tc>
        <w:tc>
          <w:tcPr>
            <w:tcW w:w="2551" w:type="dxa"/>
            <w:vAlign w:val="center"/>
          </w:tcPr>
          <w:p w:rsidR="000A4850" w:rsidRPr="003D0553" w:rsidRDefault="000A4850" w:rsidP="00B63FE2">
            <w:pPr>
              <w:ind w:left="-57" w:right="-113"/>
            </w:pPr>
          </w:p>
        </w:tc>
        <w:tc>
          <w:tcPr>
            <w:tcW w:w="1985" w:type="dxa"/>
          </w:tcPr>
          <w:p w:rsidR="000A4850" w:rsidRPr="003D0553" w:rsidRDefault="000A4850" w:rsidP="007B72A0"/>
        </w:tc>
        <w:tc>
          <w:tcPr>
            <w:tcW w:w="2126" w:type="dxa"/>
          </w:tcPr>
          <w:p w:rsidR="000A4850" w:rsidRPr="003D0553" w:rsidRDefault="000A4850" w:rsidP="007B72A0"/>
        </w:tc>
      </w:tr>
      <w:tr w:rsidR="000A4850" w:rsidRPr="003D0553" w:rsidTr="00B63FE2">
        <w:tc>
          <w:tcPr>
            <w:tcW w:w="1276" w:type="dxa"/>
          </w:tcPr>
          <w:p w:rsidR="000A4850" w:rsidRPr="003D0553" w:rsidRDefault="000A4850" w:rsidP="007B72A0"/>
        </w:tc>
        <w:tc>
          <w:tcPr>
            <w:tcW w:w="2551" w:type="dxa"/>
            <w:vAlign w:val="center"/>
          </w:tcPr>
          <w:p w:rsidR="000A4850" w:rsidRPr="003D0553" w:rsidRDefault="000A4850" w:rsidP="00B63FE2">
            <w:pPr>
              <w:ind w:left="-57" w:right="-113"/>
            </w:pPr>
          </w:p>
        </w:tc>
        <w:tc>
          <w:tcPr>
            <w:tcW w:w="1985" w:type="dxa"/>
          </w:tcPr>
          <w:p w:rsidR="000A4850" w:rsidRPr="003D0553" w:rsidRDefault="000A4850" w:rsidP="007B72A0"/>
        </w:tc>
        <w:tc>
          <w:tcPr>
            <w:tcW w:w="2126" w:type="dxa"/>
          </w:tcPr>
          <w:p w:rsidR="000A4850" w:rsidRPr="003D0553" w:rsidRDefault="000A4850" w:rsidP="007B72A0"/>
        </w:tc>
      </w:tr>
    </w:tbl>
    <w:p w:rsidR="000A4850" w:rsidRPr="003D0553" w:rsidRDefault="000A4850" w:rsidP="007B72A0">
      <w:pPr>
        <w:ind w:firstLine="624"/>
      </w:pPr>
    </w:p>
    <w:p w:rsidR="000A4850" w:rsidRPr="003D0553" w:rsidRDefault="000A4850" w:rsidP="007B72A0">
      <w:pPr>
        <w:ind w:firstLine="624"/>
      </w:pPr>
    </w:p>
    <w:p w:rsidR="000A4850" w:rsidRDefault="000A4850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0A4850" w:rsidRPr="003D0553" w:rsidRDefault="000A4850" w:rsidP="00C522E3">
      <w:pPr>
        <w:tabs>
          <w:tab w:val="left" w:pos="284"/>
        </w:tabs>
        <w:ind w:left="284"/>
      </w:pPr>
    </w:p>
    <w:p w:rsidR="000A4850" w:rsidRPr="003D0553" w:rsidRDefault="000A4850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0A4850" w:rsidRPr="003D0553" w:rsidRDefault="000A4850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0A4850" w:rsidRPr="003D0553" w:rsidRDefault="000A4850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0A4850" w:rsidRPr="003D0553" w:rsidRDefault="000A4850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0A4850" w:rsidRPr="003D0553" w:rsidRDefault="000A4850" w:rsidP="00C522E3">
      <w:pPr>
        <w:tabs>
          <w:tab w:val="left" w:pos="284"/>
        </w:tabs>
        <w:ind w:left="284"/>
        <w:rPr>
          <w:snapToGrid w:val="0"/>
        </w:rPr>
      </w:pPr>
    </w:p>
    <w:p w:rsidR="000A4850" w:rsidRPr="003D0553" w:rsidRDefault="000A4850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0A4850" w:rsidRPr="003D0553" w:rsidRDefault="000A4850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0A4850" w:rsidRDefault="000A4850">
      <w:pPr>
        <w:pStyle w:val="Heading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0A4850" w:rsidRPr="003D0553" w:rsidRDefault="000A4850" w:rsidP="0081566C">
      <w:pPr>
        <w:ind w:left="567"/>
      </w:pPr>
    </w:p>
    <w:p w:rsidR="000A4850" w:rsidRPr="003D0553" w:rsidRDefault="000A4850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2"/>
        <w:gridCol w:w="709"/>
        <w:gridCol w:w="1418"/>
      </w:tblGrid>
      <w:tr w:rsidR="000A4850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0A4850" w:rsidRPr="003D0553" w:rsidRDefault="000A4850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0A4850" w:rsidRPr="003D0553" w:rsidRDefault="000A4850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0A4850" w:rsidRPr="003D0553" w:rsidRDefault="000A4850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0A4850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0A4850" w:rsidRPr="003D0553" w:rsidRDefault="000A4850" w:rsidP="00A05417"/>
        </w:tc>
        <w:tc>
          <w:tcPr>
            <w:tcW w:w="4252" w:type="dxa"/>
            <w:vAlign w:val="center"/>
          </w:tcPr>
          <w:p w:rsidR="000A4850" w:rsidRPr="003D0553" w:rsidRDefault="000A4850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A4850" w:rsidRPr="003D0553" w:rsidRDefault="000A4850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A4850" w:rsidRPr="003D0553" w:rsidRDefault="000A4850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0A4850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0A4850" w:rsidRPr="003D0553" w:rsidRDefault="000A4850" w:rsidP="00A05417"/>
        </w:tc>
        <w:tc>
          <w:tcPr>
            <w:tcW w:w="4252" w:type="dxa"/>
            <w:vAlign w:val="center"/>
          </w:tcPr>
          <w:p w:rsidR="000A4850" w:rsidRPr="003D0553" w:rsidRDefault="000A4850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A4850" w:rsidRPr="003D0553" w:rsidRDefault="000A4850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A4850" w:rsidRPr="003D0553" w:rsidRDefault="000A4850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0A4850" w:rsidRPr="003D0553" w:rsidRDefault="000A4850" w:rsidP="00D54235"/>
    <w:p w:rsidR="000A4850" w:rsidRPr="003D0553" w:rsidRDefault="000A4850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0A4850" w:rsidRPr="003D0553" w:rsidRDefault="000A4850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0A4850" w:rsidRPr="003D0553" w:rsidRDefault="000A4850" w:rsidP="00AE4326">
      <w:pPr>
        <w:pStyle w:val="Heading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0A4850" w:rsidRPr="003D0553" w:rsidRDefault="000A4850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0A4850" w:rsidRPr="003D0553" w:rsidRDefault="000A4850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0A4850" w:rsidRPr="003D0553" w:rsidRDefault="000A4850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0A4850" w:rsidRPr="003D0553" w:rsidRDefault="000A4850" w:rsidP="00AE4326">
      <w:pPr>
        <w:spacing w:line="360" w:lineRule="auto"/>
        <w:ind w:left="284"/>
      </w:pP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0A4850" w:rsidRPr="003D0553" w:rsidRDefault="000A4850" w:rsidP="00AE4326">
      <w:pPr>
        <w:ind w:left="284"/>
        <w:rPr>
          <w:snapToGrid w:val="0"/>
        </w:rPr>
      </w:pPr>
    </w:p>
    <w:p w:rsidR="000A4850" w:rsidRPr="003D0553" w:rsidRDefault="000A4850" w:rsidP="00AE4326">
      <w:pPr>
        <w:ind w:left="284"/>
        <w:rPr>
          <w:snapToGrid w:val="0"/>
        </w:rPr>
      </w:pPr>
    </w:p>
    <w:p w:rsidR="000A4850" w:rsidRPr="003D0553" w:rsidRDefault="000A4850" w:rsidP="00AE4326">
      <w:pPr>
        <w:spacing w:line="360" w:lineRule="auto"/>
        <w:ind w:left="284"/>
      </w:pPr>
      <w:r w:rsidRPr="003D0553">
        <w:t>Руководитель предприятия</w:t>
      </w: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0A4850" w:rsidRPr="003D0553" w:rsidRDefault="000A4850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F92127">
      <w:pPr>
        <w:rPr>
          <w:sz w:val="16"/>
          <w:szCs w:val="16"/>
        </w:rPr>
      </w:pPr>
    </w:p>
    <w:p w:rsidR="000A4850" w:rsidRPr="003D0553" w:rsidRDefault="000A4850" w:rsidP="00F92127">
      <w:pPr>
        <w:rPr>
          <w:sz w:val="16"/>
          <w:szCs w:val="16"/>
        </w:rPr>
      </w:pPr>
    </w:p>
    <w:p w:rsidR="000A4850" w:rsidRDefault="000A4850">
      <w:pPr>
        <w:pStyle w:val="Heading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</w:t>
      </w:r>
      <w:bookmarkStart w:id="1" w:name="_GoBack"/>
      <w:bookmarkEnd w:id="1"/>
      <w:r w:rsidRPr="003D0553">
        <w:rPr>
          <w:b w:val="0"/>
          <w:sz w:val="24"/>
          <w:szCs w:val="24"/>
        </w:rPr>
        <w:t xml:space="preserve"> СВЕДЕНИЯ ОБ УТИЛИЗАЦИИ</w:t>
      </w:r>
    </w:p>
    <w:p w:rsidR="000A4850" w:rsidRPr="003D0553" w:rsidRDefault="000A4850" w:rsidP="00AE4326">
      <w:pPr>
        <w:ind w:left="284"/>
      </w:pPr>
    </w:p>
    <w:p w:rsidR="000A4850" w:rsidRPr="003D0553" w:rsidRDefault="000A4850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0A4850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0A4850" w:rsidRPr="003D0553" w:rsidRDefault="000A4850" w:rsidP="002D3BC7">
            <w:pPr>
              <w:jc w:val="center"/>
            </w:pPr>
            <w:r w:rsidRPr="003D0553">
              <w:t>Примечание</w:t>
            </w:r>
          </w:p>
        </w:tc>
      </w:tr>
      <w:tr w:rsidR="000A4850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0A4850" w:rsidRPr="003D0553" w:rsidRDefault="000A4850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0A4850" w:rsidRPr="003D0553" w:rsidRDefault="000A4850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0A4850" w:rsidRPr="003D0553" w:rsidRDefault="000A4850" w:rsidP="002D3BC7">
            <w:pPr>
              <w:rPr>
                <w:bCs/>
              </w:rPr>
            </w:pPr>
          </w:p>
        </w:tc>
      </w:tr>
    </w:tbl>
    <w:p w:rsidR="000A4850" w:rsidRPr="003D0553" w:rsidRDefault="000A4850" w:rsidP="00CA1B36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0A4850" w:rsidRPr="003D0553" w:rsidRDefault="000A4850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0A4850" w:rsidRPr="003D0553" w:rsidRDefault="000A4850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0A4850" w:rsidRPr="003D0553" w:rsidTr="00AD1BE6">
        <w:tc>
          <w:tcPr>
            <w:tcW w:w="691" w:type="dxa"/>
            <w:vMerge w:val="restart"/>
          </w:tcPr>
          <w:p w:rsidR="000A4850" w:rsidRPr="003D0553" w:rsidRDefault="000A4850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0A4850" w:rsidRPr="003D0553" w:rsidRDefault="000A4850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0A4850" w:rsidRPr="003D0553" w:rsidRDefault="000A4850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0A4850" w:rsidRPr="003D0553" w:rsidRDefault="000A4850" w:rsidP="00AD1BE6">
            <w:pPr>
              <w:ind w:left="113" w:right="113"/>
              <w:jc w:val="center"/>
            </w:pPr>
            <w:r w:rsidRPr="003D0553">
              <w:t>Вх, № сопр</w:t>
            </w:r>
            <w:r w:rsidRPr="003D0553">
              <w:t>о</w:t>
            </w:r>
            <w:r w:rsidRPr="003D0553">
              <w:t>вод</w:t>
            </w:r>
            <w:r w:rsidRPr="003D0553">
              <w:t>и</w:t>
            </w:r>
            <w:r w:rsidRPr="003D0553">
              <w:t>тельн</w:t>
            </w:r>
            <w:r w:rsidRPr="003D0553">
              <w:t>о</w:t>
            </w:r>
            <w:r w:rsidRPr="003D0553">
              <w:t>го д</w:t>
            </w:r>
            <w:r w:rsidRPr="003D0553">
              <w:t>о</w:t>
            </w:r>
            <w:r w:rsidRPr="003D0553">
              <w:t>куме</w:t>
            </w:r>
            <w:r w:rsidRPr="003D0553">
              <w:t>н</w:t>
            </w:r>
            <w:r w:rsidRPr="003D0553">
              <w:t>та и д</w:t>
            </w:r>
            <w:r w:rsidRPr="003D0553">
              <w:t>а</w:t>
            </w:r>
            <w:r w:rsidRPr="003D0553">
              <w:t>та</w:t>
            </w:r>
          </w:p>
        </w:tc>
        <w:tc>
          <w:tcPr>
            <w:tcW w:w="850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0A4850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З</w:t>
            </w:r>
            <w:r w:rsidRPr="003D0553">
              <w:t>а</w:t>
            </w:r>
            <w:r w:rsidRPr="003D0553">
              <w:t>м</w:t>
            </w:r>
            <w:r w:rsidRPr="003D0553">
              <w:t>е</w:t>
            </w:r>
            <w:r w:rsidRPr="003D0553">
              <w:t>ненных</w:t>
            </w:r>
          </w:p>
        </w:tc>
        <w:tc>
          <w:tcPr>
            <w:tcW w:w="709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0A4850" w:rsidRPr="003D0553" w:rsidRDefault="000A4850" w:rsidP="00AD1BE6">
            <w:pPr>
              <w:spacing w:line="360" w:lineRule="auto"/>
              <w:ind w:left="113" w:right="113"/>
              <w:jc w:val="center"/>
            </w:pPr>
            <w:r w:rsidRPr="003D0553">
              <w:t>Анн</w:t>
            </w:r>
            <w:r w:rsidRPr="003D0553">
              <w:t>у</w:t>
            </w:r>
            <w:r w:rsidRPr="003D0553">
              <w:t>л</w:t>
            </w:r>
            <w:r w:rsidRPr="003D0553">
              <w:t>и</w:t>
            </w:r>
            <w:r w:rsidRPr="003D0553">
              <w:t>р</w:t>
            </w:r>
            <w:r w:rsidRPr="003D0553">
              <w:t>о</w:t>
            </w:r>
            <w:r w:rsidRPr="003D0553">
              <w:t>ванных</w:t>
            </w:r>
          </w:p>
        </w:tc>
        <w:tc>
          <w:tcPr>
            <w:tcW w:w="709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0A4850" w:rsidRPr="003D0553" w:rsidRDefault="000A4850" w:rsidP="00AD1BE6">
            <w:pPr>
              <w:spacing w:line="360" w:lineRule="auto"/>
            </w:pPr>
          </w:p>
        </w:tc>
      </w:tr>
      <w:tr w:rsidR="000A4850" w:rsidRPr="003D0553" w:rsidTr="00AD1BE6">
        <w:tc>
          <w:tcPr>
            <w:tcW w:w="691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28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1276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850" w:type="dxa"/>
          </w:tcPr>
          <w:p w:rsidR="000A4850" w:rsidRPr="003D0553" w:rsidRDefault="000A4850" w:rsidP="00AD1BE6">
            <w:pPr>
              <w:spacing w:line="360" w:lineRule="auto"/>
            </w:pPr>
          </w:p>
        </w:tc>
        <w:tc>
          <w:tcPr>
            <w:tcW w:w="709" w:type="dxa"/>
          </w:tcPr>
          <w:p w:rsidR="000A4850" w:rsidRPr="003D0553" w:rsidRDefault="000A4850" w:rsidP="00AD1BE6">
            <w:pPr>
              <w:spacing w:line="360" w:lineRule="auto"/>
            </w:pPr>
          </w:p>
        </w:tc>
      </w:tr>
    </w:tbl>
    <w:p w:rsidR="000A4850" w:rsidRPr="003D0553" w:rsidRDefault="000A4850" w:rsidP="004A1310"/>
    <w:sectPr w:rsidR="000A4850" w:rsidRPr="003D0553" w:rsidSect="00405ABE">
      <w:headerReference w:type="default" r:id="rId12"/>
      <w:footerReference w:type="default" r:id="rId13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850" w:rsidRDefault="000A4850">
      <w:r>
        <w:separator/>
      </w:r>
    </w:p>
  </w:endnote>
  <w:endnote w:type="continuationSeparator" w:id="0">
    <w:p w:rsidR="000A4850" w:rsidRDefault="000A4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 w:rsidP="00184C05">
    <w:pPr>
      <w:pStyle w:val="Footer"/>
      <w:jc w:val="both"/>
    </w:pPr>
    <w:r>
      <w:tab/>
    </w: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>
    <w:pPr>
      <w:pStyle w:val="Footer"/>
    </w:pP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Pr="00FF206F" w:rsidRDefault="000A4850" w:rsidP="00FF20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850" w:rsidRDefault="000A4850">
      <w:r>
        <w:separator/>
      </w:r>
    </w:p>
  </w:footnote>
  <w:footnote w:type="continuationSeparator" w:id="0">
    <w:p w:rsidR="000A4850" w:rsidRDefault="000A4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>
    <w:pPr>
      <w:pStyle w:val="Header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0A4850" w:rsidRDefault="000A4850">
    <w:pPr>
      <w:pStyle w:val="Head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 w:rsidP="003D0553">
    <w:pPr>
      <w:pStyle w:val="Header"/>
      <w:jc w:val="center"/>
      <w:rPr>
        <w:sz w:val="28"/>
        <w:szCs w:val="28"/>
        <w:lang w:val="en-US"/>
      </w:rPr>
    </w:pPr>
  </w:p>
  <w:p w:rsidR="000A4850" w:rsidRPr="003D0553" w:rsidRDefault="000A4850" w:rsidP="003D0553">
    <w:pPr>
      <w:pStyle w:val="Header"/>
      <w:jc w:val="center"/>
      <w:rPr>
        <w:sz w:val="28"/>
        <w:szCs w:val="28"/>
        <w:lang w:val="en-US"/>
      </w:rPr>
    </w:pPr>
    <w:r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Pr="003D0553">
      <w:rPr>
        <w:sz w:val="28"/>
        <w:szCs w:val="28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Default="000A4850" w:rsidP="003D0553">
    <w:pPr>
      <w:pStyle w:val="Header"/>
      <w:ind w:left="-540"/>
      <w:jc w:val="center"/>
      <w:rPr>
        <w:sz w:val="28"/>
        <w:szCs w:val="28"/>
        <w:lang w:val="en-US"/>
      </w:rPr>
    </w:pPr>
  </w:p>
  <w:p w:rsidR="000A4850" w:rsidRPr="003D0553" w:rsidRDefault="000A4850" w:rsidP="003D0553">
    <w:pPr>
      <w:pStyle w:val="Header"/>
      <w:ind w:left="-540"/>
      <w:jc w:val="center"/>
      <w:rPr>
        <w:sz w:val="28"/>
        <w:szCs w:val="28"/>
        <w:lang w:val="en-US"/>
      </w:rPr>
    </w:pPr>
    <w:r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0A4850" w:rsidRDefault="000A4850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50" w:rsidRPr="003D0553" w:rsidRDefault="000A4850">
    <w:pPr>
      <w:pStyle w:val="Header"/>
      <w:ind w:left="-54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trackRevisions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4850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C7354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E0FB1"/>
    <w:rsid w:val="004E1BA4"/>
    <w:rsid w:val="004E4788"/>
    <w:rsid w:val="004E512F"/>
    <w:rsid w:val="004E5CB2"/>
    <w:rsid w:val="004E6480"/>
    <w:rsid w:val="004F07E2"/>
    <w:rsid w:val="004F094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2292D"/>
    <w:rsid w:val="00A22C0C"/>
    <w:rsid w:val="00A25E61"/>
    <w:rsid w:val="00A30353"/>
    <w:rsid w:val="00A30534"/>
    <w:rsid w:val="00A31FA0"/>
    <w:rsid w:val="00A32B2D"/>
    <w:rsid w:val="00A35FFD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4326"/>
    <w:rsid w:val="00AE4F5E"/>
    <w:rsid w:val="00AF2562"/>
    <w:rsid w:val="00AF2BC0"/>
    <w:rsid w:val="00AF42E6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269F"/>
    <w:rsid w:val="00C82952"/>
    <w:rsid w:val="00C82B21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6CF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463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1E7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265F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206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265FD"/>
    <w:rPr>
      <w:rFonts w:cs="Times New Roman"/>
    </w:rPr>
  </w:style>
  <w:style w:type="table" w:styleId="TableGrid">
    <w:name w:val="Table Grid"/>
    <w:basedOn w:val="TableNormal"/>
    <w:uiPriority w:val="99"/>
    <w:rsid w:val="003E16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3">
    <w:name w:val="Body Text 3"/>
    <w:basedOn w:val="Normal"/>
    <w:link w:val="BodyText3Char"/>
    <w:uiPriority w:val="99"/>
    <w:rsid w:val="0082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8265FD"/>
    <w:pPr>
      <w:jc w:val="both"/>
    </w:pPr>
    <w:rPr>
      <w:b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BlockText">
    <w:name w:val="Block Text"/>
    <w:basedOn w:val="Normal"/>
    <w:uiPriority w:val="99"/>
    <w:rsid w:val="004A2005"/>
    <w:pPr>
      <w:ind w:left="113" w:right="113"/>
      <w:jc w:val="right"/>
    </w:pPr>
    <w:rPr>
      <w:szCs w:val="20"/>
    </w:rPr>
  </w:style>
  <w:style w:type="paragraph" w:styleId="ListParagraph">
    <w:name w:val="List Paragraph"/>
    <w:basedOn w:val="Normal"/>
    <w:uiPriority w:val="99"/>
    <w:qFormat/>
    <w:rsid w:val="001D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8</Pages>
  <Words>1450</Words>
  <Characters>8265</Characters>
  <Application>Microsoft Office Outlook</Application>
  <DocSecurity>0</DocSecurity>
  <Lines>0</Lines>
  <Paragraphs>0</Paragraphs>
  <ScaleCrop>false</ScaleCrop>
  <Company>sharaga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subject/>
  <dc:creator>sergeykh</dc:creator>
  <cp:keywords/>
  <dc:description/>
  <cp:lastModifiedBy>7099</cp:lastModifiedBy>
  <cp:revision>33</cp:revision>
  <cp:lastPrinted>2013-09-10T05:34:00Z</cp:lastPrinted>
  <dcterms:created xsi:type="dcterms:W3CDTF">2013-10-15T08:01:00Z</dcterms:created>
  <dcterms:modified xsi:type="dcterms:W3CDTF">2014-03-05T07:59:00Z</dcterms:modified>
</cp:coreProperties>
</file>